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D8ED0" w14:textId="77777777" w:rsidR="00C13D7D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CHAMBERLAYN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577C7855" w14:textId="77777777" w:rsidR="00C13D7D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214C9D" w14:textId="77777777" w:rsidR="00C13D7D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8506EA" w14:textId="77777777" w:rsidR="00C13D7D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Tewkesbury,</w:t>
      </w:r>
    </w:p>
    <w:p w14:paraId="47671DB8" w14:textId="77777777" w:rsidR="00C13D7D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Sir Walter </w:t>
      </w:r>
      <w:proofErr w:type="gramStart"/>
      <w:r>
        <w:rPr>
          <w:rFonts w:ascii="Times New Roman" w:hAnsi="Times New Roman" w:cs="Times New Roman"/>
          <w:sz w:val="24"/>
          <w:szCs w:val="24"/>
        </w:rPr>
        <w:t>Pole(</w:t>
      </w:r>
      <w:proofErr w:type="gramEnd"/>
      <w:r>
        <w:rPr>
          <w:rFonts w:ascii="Times New Roman" w:hAnsi="Times New Roman" w:cs="Times New Roman"/>
          <w:sz w:val="24"/>
          <w:szCs w:val="24"/>
        </w:rPr>
        <w:t>d.1434)(q.v.).</w:t>
      </w:r>
    </w:p>
    <w:p w14:paraId="59EBE619" w14:textId="77777777" w:rsidR="00C13D7D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24-404)</w:t>
      </w:r>
    </w:p>
    <w:p w14:paraId="49E72725" w14:textId="77777777" w:rsidR="00C13D7D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D59D05" w14:textId="77777777" w:rsidR="00C13D7D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595D7" w14:textId="77777777" w:rsidR="00C13D7D" w:rsidRPr="00DD229A" w:rsidRDefault="00C13D7D" w:rsidP="00C13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66E25A50" w14:textId="0C824ED2" w:rsidR="00BA00AB" w:rsidRPr="00C13D7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13D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44714" w14:textId="77777777" w:rsidR="00C13D7D" w:rsidRDefault="00C13D7D" w:rsidP="009139A6">
      <w:r>
        <w:separator/>
      </w:r>
    </w:p>
  </w:endnote>
  <w:endnote w:type="continuationSeparator" w:id="0">
    <w:p w14:paraId="54D95C9E" w14:textId="77777777" w:rsidR="00C13D7D" w:rsidRDefault="00C13D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7C7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B1A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F41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FAAC6" w14:textId="77777777" w:rsidR="00C13D7D" w:rsidRDefault="00C13D7D" w:rsidP="009139A6">
      <w:r>
        <w:separator/>
      </w:r>
    </w:p>
  </w:footnote>
  <w:footnote w:type="continuationSeparator" w:id="0">
    <w:p w14:paraId="07658BD4" w14:textId="77777777" w:rsidR="00C13D7D" w:rsidRDefault="00C13D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A62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32D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E9B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D7D"/>
    <w:rsid w:val="000666E0"/>
    <w:rsid w:val="002510B7"/>
    <w:rsid w:val="005C130B"/>
    <w:rsid w:val="00826F5C"/>
    <w:rsid w:val="009139A6"/>
    <w:rsid w:val="009448BB"/>
    <w:rsid w:val="00A3176C"/>
    <w:rsid w:val="00BA00AB"/>
    <w:rsid w:val="00C13D7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6CFC9"/>
  <w15:chartTrackingRefBased/>
  <w15:docId w15:val="{BC1BB61C-B0AC-4F5F-8A14-653112D1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2021-03-28T15:06:00Z</dcterms:created>
  <dcterms:modified xsi:type="dcterms:W3CDTF">2021-03-28T15:08:00Z</dcterms:modified>
</cp:coreProperties>
</file>